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185B74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38100" t="38100" r="38100" b="38100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5D72B5" w:rsidRDefault="00C941B2" w:rsidP="00C941B2">
            <w:pPr>
              <w:pStyle w:val="ComponenteCurricular"/>
            </w:pPr>
            <w:r>
              <w:t>Componente Curricular: Desenvolvimento do TCC em Informática para Internet</w:t>
            </w:r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Pr="00370CC5" w:rsidRDefault="005D72B5" w:rsidP="00C941B2">
            <w:pPr>
              <w:pStyle w:val="TextoNormal"/>
              <w:tabs>
                <w:tab w:val="left" w:pos="2230"/>
              </w:tabs>
              <w:jc w:val="left"/>
            </w:pPr>
            <w:proofErr w:type="gramStart"/>
            <w:r w:rsidRPr="00370CC5">
              <w:t>Professor(</w:t>
            </w:r>
            <w:proofErr w:type="gramEnd"/>
            <w:r w:rsidRPr="00370CC5">
              <w:t xml:space="preserve">es): </w:t>
            </w:r>
            <w:r w:rsidRPr="00370CC5">
              <w:tab/>
            </w:r>
            <w:r w:rsidR="00C941B2">
              <w:t>Melina de Souza Sernaglia</w:t>
            </w:r>
            <w:r w:rsidR="00C941B2">
              <w:br/>
            </w:r>
            <w:r w:rsidR="00C941B2">
              <w:tab/>
              <w:t>Ronaldo Luiz de Paula</w:t>
            </w:r>
          </w:p>
        </w:tc>
      </w:tr>
    </w:tbl>
    <w:p w:rsidR="005D72B5" w:rsidRDefault="005D72B5" w:rsidP="0088290F">
      <w:pPr>
        <w:pStyle w:val="TextoNormal"/>
      </w:pPr>
    </w:p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proofErr w:type="gramStart"/>
            <w:r w:rsidRPr="00572234">
              <w:rPr>
                <w:rStyle w:val="Refdenotaderodap"/>
              </w:rPr>
              <w:footnoteReference w:id="1"/>
            </w:r>
            <w:proofErr w:type="gramEnd"/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5D72B5" w:rsidRPr="00E97FCC" w:rsidRDefault="00E97FCC" w:rsidP="00E97FCC">
            <w:pPr>
              <w:pStyle w:val="CorpoTab1"/>
              <w:numPr>
                <w:ilvl w:val="0"/>
                <w:numId w:val="0"/>
              </w:numPr>
              <w:spacing w:after="0" w:line="240" w:lineRule="auto"/>
              <w:ind w:left="284" w:hanging="284"/>
              <w:rPr>
                <w:sz w:val="18"/>
              </w:rPr>
            </w:pPr>
            <w:r w:rsidRPr="00E97FCC">
              <w:rPr>
                <w:sz w:val="18"/>
                <w:u w:val="single"/>
              </w:rPr>
              <w:t>Atribuições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Instalar, codificar, compilar e documentar programas e sistemas de informação.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Prover sistemas de rotinas de segurança.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Utilizar aplicativos e linguagens na elaboração de documentos, planilhas, apresentações e páginas na Web.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Executar tarefas de suporte técnico, apoio e treinamento aos usuários.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 xml:space="preserve">Selecionar </w:t>
            </w:r>
            <w:proofErr w:type="gramStart"/>
            <w:r w:rsidRPr="00E97FCC">
              <w:rPr>
                <w:sz w:val="18"/>
              </w:rPr>
              <w:t>máquinas, ferramentas, acessórios</w:t>
            </w:r>
            <w:proofErr w:type="gramEnd"/>
            <w:r w:rsidRPr="00E97FCC">
              <w:rPr>
                <w:sz w:val="18"/>
              </w:rPr>
              <w:t xml:space="preserve"> e suprimentos.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Analisar e operar os serviços e funções dos sistemas operacionais e aplicativos.</w:t>
            </w:r>
          </w:p>
          <w:p w:rsidR="00E97FCC" w:rsidRPr="00E97FCC" w:rsidRDefault="00E97FCC" w:rsidP="00E97FCC">
            <w:pPr>
              <w:pStyle w:val="CorpoTab1"/>
              <w:numPr>
                <w:ilvl w:val="0"/>
                <w:numId w:val="0"/>
              </w:numPr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  <w:u w:val="single"/>
              </w:rPr>
              <w:t>Atividades</w:t>
            </w:r>
            <w:r w:rsidRPr="00E97FCC">
              <w:rPr>
                <w:sz w:val="18"/>
              </w:rPr>
              <w:t>: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Desenvolver Sistemas e aplicações;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Realizar manutenção de sistemas e aplicações;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Projetar e Implantar Sistemas e aplicações;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Selecionar recursos de trabalho;</w:t>
            </w:r>
          </w:p>
          <w:p w:rsidR="00E97FCC" w:rsidRPr="00E97FCC" w:rsidRDefault="00E97FCC" w:rsidP="00E97FCC">
            <w:pPr>
              <w:pStyle w:val="CorpoTab1"/>
              <w:spacing w:after="0" w:line="240" w:lineRule="auto"/>
              <w:rPr>
                <w:sz w:val="18"/>
              </w:rPr>
            </w:pPr>
            <w:r w:rsidRPr="00E97FCC">
              <w:rPr>
                <w:sz w:val="18"/>
              </w:rPr>
              <w:t>Planejar etapas e ações de trabalho;</w:t>
            </w:r>
          </w:p>
          <w:p w:rsidR="00E97FCC" w:rsidRPr="0088290F" w:rsidRDefault="00E97FCC" w:rsidP="00E97FCC">
            <w:pPr>
              <w:pStyle w:val="CorpoTab1"/>
              <w:spacing w:after="0" w:line="240" w:lineRule="auto"/>
            </w:pPr>
            <w:r w:rsidRPr="00E97FCC">
              <w:rPr>
                <w:sz w:val="18"/>
              </w:rPr>
              <w:t>Demonstrar competências pessoais.</w:t>
            </w:r>
          </w:p>
        </w:tc>
      </w:tr>
    </w:tbl>
    <w:p w:rsidR="005D72B5" w:rsidRDefault="005D72B5" w:rsidP="0088290F">
      <w:pPr>
        <w:pStyle w:val="TextoNormal"/>
        <w:sectPr w:rsidR="005D72B5" w:rsidSect="00AC68B2">
          <w:footerReference w:type="default" r:id="rId9"/>
          <w:pgSz w:w="11906" w:h="16838" w:code="9"/>
          <w:pgMar w:top="1701" w:right="1701" w:bottom="1701" w:left="1701" w:header="851" w:footer="851" w:gutter="0"/>
          <w:pgNumType w:start="59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 xml:space="preserve">II – Competências, Habilidades e Bases Tecnológicas do Componente </w:t>
      </w:r>
      <w:proofErr w:type="gramStart"/>
      <w:r w:rsidRPr="00066B12">
        <w:t>Curricular</w:t>
      </w:r>
      <w:proofErr w:type="gramEnd"/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245C94" w:rsidRPr="00245C94">
        <w:t>DESENVOLVIMENTO DO TRAB</w:t>
      </w:r>
      <w:r w:rsidR="00245C94">
        <w:t>ALHO DE CONCLUSÃO DE CURSO</w:t>
      </w:r>
      <w:r w:rsidR="00245C94" w:rsidRPr="00245C94">
        <w:t xml:space="preserve"> EM INFORMÁTICA PARA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8290F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245C94" w:rsidRPr="00FB5E8E" w:rsidTr="004E7A36">
        <w:trPr>
          <w:trHeight w:val="5669"/>
        </w:trPr>
        <w:tc>
          <w:tcPr>
            <w:tcW w:w="4479" w:type="dxa"/>
          </w:tcPr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1</w:t>
            </w:r>
            <w:proofErr w:type="gramEnd"/>
            <w:r w:rsidRPr="00245C94">
              <w:t>) Articular o conhecimento científico e tecnológico numa perspectiva interdisciplinar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2</w:t>
            </w:r>
            <w:proofErr w:type="gramEnd"/>
            <w:r w:rsidRPr="00245C94">
              <w:t>) Definir fases de execução de projetos com base na natureza e na complexidade das atividades.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3</w:t>
            </w:r>
            <w:proofErr w:type="gramEnd"/>
            <w:r w:rsidRPr="00245C94">
              <w:t>) Correlacionar recursos necessários e plano de produção.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4</w:t>
            </w:r>
            <w:proofErr w:type="gramEnd"/>
            <w:r w:rsidRPr="00245C94">
              <w:t>) Identificar fontes de recursos necessários para o desenvolvimento de projetos.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5</w:t>
            </w:r>
            <w:proofErr w:type="gramEnd"/>
            <w:r w:rsidRPr="00245C94">
              <w:t>) Analisar e acompanhar o desenvolvimento do cronograma físico-financeiro.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6</w:t>
            </w:r>
            <w:proofErr w:type="gramEnd"/>
            <w:r w:rsidRPr="00245C94">
              <w:t>) Avaliar de forma quantitativa e qualitativa o desenvolvimento de projetos.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7</w:t>
            </w:r>
            <w:proofErr w:type="gramEnd"/>
            <w:r w:rsidRPr="00245C94">
              <w:t>) Analisar metodologias de gestão da qualidade no contexto profissional.</w:t>
            </w:r>
          </w:p>
          <w:p w:rsidR="00245C94" w:rsidRPr="00245C94" w:rsidRDefault="00245C94" w:rsidP="00245C94">
            <w:pPr>
              <w:pStyle w:val="CorpoTab2"/>
            </w:pPr>
          </w:p>
        </w:tc>
        <w:tc>
          <w:tcPr>
            <w:tcW w:w="4479" w:type="dxa"/>
          </w:tcPr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1</w:t>
            </w:r>
            <w:proofErr w:type="gramEnd"/>
            <w:r w:rsidRPr="00245C94">
              <w:t>) Consultar catálogos e manuais de fabricantes e de fornecedores de serviços técnicos.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2</w:t>
            </w:r>
            <w:proofErr w:type="gramEnd"/>
            <w:r w:rsidRPr="00245C94">
              <w:t>) Classificar os recursos necessários para o desenvolvimento do projeto.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3</w:t>
            </w:r>
            <w:proofErr w:type="gramEnd"/>
            <w:r w:rsidRPr="00245C94">
              <w:t>) Utilizar de modo racional os recursos destinados ao projeto.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4</w:t>
            </w:r>
            <w:proofErr w:type="gramEnd"/>
            <w:r w:rsidRPr="00245C94">
              <w:t>) Redigir relatórios sobre o desenvolvimento do projeto.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5</w:t>
            </w:r>
            <w:proofErr w:type="gramEnd"/>
            <w:r w:rsidRPr="00245C94">
              <w:t>) Construir gráficos, planilhas, cronogramas e fluxogramas.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6</w:t>
            </w:r>
            <w:proofErr w:type="gramEnd"/>
            <w:r w:rsidRPr="00245C94">
              <w:t xml:space="preserve">) Comunicar </w:t>
            </w:r>
            <w:proofErr w:type="spellStart"/>
            <w:r w:rsidRPr="00245C94">
              <w:t>idéias</w:t>
            </w:r>
            <w:proofErr w:type="spellEnd"/>
            <w:r w:rsidRPr="00245C94">
              <w:t xml:space="preserve"> de forma clara e objetiva por meio de textos e explanações orais.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7</w:t>
            </w:r>
            <w:proofErr w:type="gramEnd"/>
            <w:r w:rsidRPr="00245C94">
              <w:t>) Organizar as informações, os textos e os dados, conforme formatação definida.</w:t>
            </w:r>
          </w:p>
        </w:tc>
        <w:tc>
          <w:tcPr>
            <w:tcW w:w="4479" w:type="dxa"/>
          </w:tcPr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1</w:t>
            </w:r>
            <w:proofErr w:type="gramEnd"/>
            <w:r w:rsidRPr="00245C94">
              <w:t>) Referencial teórico: pesquisa e compilação de dados, produções científicas etc.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2</w:t>
            </w:r>
            <w:proofErr w:type="gramEnd"/>
            <w:r w:rsidRPr="00245C94">
              <w:t>) Construção de conceitos relativos ao tema do trabalho: definições, terminologia, simbologia etc.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3</w:t>
            </w:r>
            <w:proofErr w:type="gramEnd"/>
            <w:r w:rsidRPr="00245C94">
              <w:t xml:space="preserve">) Definição dos procedimentos  metodológicos </w:t>
            </w:r>
          </w:p>
          <w:p w:rsidR="00245C94" w:rsidRPr="00245C94" w:rsidRDefault="00245C94" w:rsidP="00245C94">
            <w:pPr>
              <w:pStyle w:val="CorpoTab2"/>
              <w:numPr>
                <w:ilvl w:val="0"/>
                <w:numId w:val="4"/>
              </w:numPr>
            </w:pPr>
            <w:r w:rsidRPr="00245C94">
              <w:t>Cronograma de atividades</w:t>
            </w:r>
          </w:p>
          <w:p w:rsidR="00245C94" w:rsidRPr="00245C94" w:rsidRDefault="00245C94" w:rsidP="00245C94">
            <w:pPr>
              <w:pStyle w:val="CorpoTab2"/>
              <w:numPr>
                <w:ilvl w:val="0"/>
                <w:numId w:val="4"/>
              </w:numPr>
            </w:pPr>
            <w:r w:rsidRPr="00245C94">
              <w:t>Fluxograma do processo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4</w:t>
            </w:r>
            <w:proofErr w:type="gramEnd"/>
            <w:r w:rsidRPr="00245C94">
              <w:t>) Dimensionamento dos recursos necessários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5</w:t>
            </w:r>
            <w:proofErr w:type="gramEnd"/>
            <w:r w:rsidRPr="00245C94">
              <w:t>) Identificação das fontes de recursos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6</w:t>
            </w:r>
            <w:proofErr w:type="gramEnd"/>
            <w:r w:rsidRPr="00245C94">
              <w:t>) Elaboração dos dados de pesquisa: seleção, codificação e tabulação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7</w:t>
            </w:r>
            <w:proofErr w:type="gramEnd"/>
            <w:r w:rsidRPr="00245C94">
              <w:t>) Análise dos dados: interpretação, explicação e especificação.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8</w:t>
            </w:r>
            <w:proofErr w:type="gramEnd"/>
            <w:r w:rsidRPr="00245C94">
              <w:t>) Técnicas para elaboração de relatórios, gráficos, histogramas.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9</w:t>
            </w:r>
            <w:proofErr w:type="gramEnd"/>
            <w:r w:rsidRPr="00245C94">
              <w:t>) Sistemas de gerenciamento de projeto</w:t>
            </w:r>
          </w:p>
          <w:p w:rsidR="00245C94" w:rsidRPr="00245C94" w:rsidRDefault="00245C94" w:rsidP="00245C94">
            <w:pPr>
              <w:pStyle w:val="CorpoTab2"/>
            </w:pPr>
            <w:proofErr w:type="gramStart"/>
            <w:r w:rsidRPr="00245C94">
              <w:t>10)</w:t>
            </w:r>
            <w:proofErr w:type="gramEnd"/>
            <w:r w:rsidRPr="00245C94">
              <w:t xml:space="preserve"> Formatação de trabalhos acadêmicos</w:t>
            </w:r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245C94" w:rsidRPr="00245C94">
        <w:t>DESENVOLVIMENTO DO TRABALHO DE CONCLUSÃO DE CURSO EM INFORMÁTICA PARA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245C94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1</w:t>
            </w:r>
            <w:proofErr w:type="gramEnd"/>
            <w:r w:rsidRPr="00245C94">
              <w:rPr>
                <w:sz w:val="18"/>
              </w:rPr>
              <w:t>) Articular o conhecimento científico e tecnológico numa perspectiva interdisciplinar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2</w:t>
            </w:r>
            <w:proofErr w:type="gramEnd"/>
            <w:r w:rsidRPr="00245C94">
              <w:rPr>
                <w:sz w:val="18"/>
              </w:rPr>
              <w:t>) Definir fases de execução de projetos com base na natureza e na complexidade das atividades.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94" w:rsidRPr="00D31AE2" w:rsidRDefault="00245C94" w:rsidP="00245C94">
            <w:pPr>
              <w:pStyle w:val="CorpoTab2"/>
              <w:spacing w:before="60" w:after="0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,2,3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1</w:t>
            </w:r>
            <w:proofErr w:type="gramEnd"/>
            <w:r w:rsidRPr="00245C94">
              <w:rPr>
                <w:sz w:val="18"/>
              </w:rPr>
              <w:t>) Referencial teórico: pesquisa e compilação de dados, produções científicas etc.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2</w:t>
            </w:r>
            <w:proofErr w:type="gramEnd"/>
            <w:r w:rsidRPr="00245C94">
              <w:rPr>
                <w:sz w:val="18"/>
              </w:rPr>
              <w:t>) Construção de conceitos relativos ao tema do trabalho: definições, terminologia, simbologia etc.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3</w:t>
            </w:r>
            <w:proofErr w:type="gramEnd"/>
            <w:r w:rsidRPr="00245C94">
              <w:rPr>
                <w:sz w:val="18"/>
              </w:rPr>
              <w:t xml:space="preserve">) Definição dos procedimentos  metodológicos </w:t>
            </w:r>
          </w:p>
          <w:p w:rsidR="00245C94" w:rsidRPr="00245C94" w:rsidRDefault="00245C94" w:rsidP="00245C94">
            <w:pPr>
              <w:pStyle w:val="CorpoTab2"/>
              <w:numPr>
                <w:ilvl w:val="0"/>
                <w:numId w:val="4"/>
              </w:numPr>
              <w:spacing w:after="0"/>
              <w:rPr>
                <w:sz w:val="18"/>
              </w:rPr>
            </w:pPr>
            <w:r w:rsidRPr="00245C94">
              <w:rPr>
                <w:sz w:val="18"/>
              </w:rPr>
              <w:t>Cronograma de atividades</w:t>
            </w:r>
          </w:p>
          <w:p w:rsidR="00245C94" w:rsidRPr="00245C94" w:rsidRDefault="00245C94" w:rsidP="00245C94">
            <w:pPr>
              <w:pStyle w:val="CorpoTab2"/>
              <w:numPr>
                <w:ilvl w:val="0"/>
                <w:numId w:val="4"/>
              </w:numPr>
              <w:spacing w:after="0"/>
              <w:rPr>
                <w:sz w:val="18"/>
              </w:rPr>
            </w:pPr>
            <w:r w:rsidRPr="00245C94">
              <w:rPr>
                <w:sz w:val="18"/>
              </w:rPr>
              <w:t>Fluxograma do processo</w:t>
            </w:r>
          </w:p>
          <w:p w:rsidR="00245C94" w:rsidRPr="00D31AE2" w:rsidRDefault="00245C94" w:rsidP="00245C94">
            <w:pPr>
              <w:pStyle w:val="CorpoTab2"/>
              <w:spacing w:after="0"/>
              <w:rPr>
                <w:u w:val="single"/>
              </w:rPr>
            </w:pPr>
            <w:proofErr w:type="gramStart"/>
            <w:r w:rsidRPr="00245C94">
              <w:rPr>
                <w:sz w:val="18"/>
              </w:rPr>
              <w:t>4</w:t>
            </w:r>
            <w:proofErr w:type="gramEnd"/>
            <w:r w:rsidRPr="00245C94">
              <w:rPr>
                <w:sz w:val="18"/>
              </w:rPr>
              <w:t>) Dimensionamento dos recursos necessários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Demonstração de Teorias.</w:t>
            </w:r>
          </w:p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Aulas práticas com estudos de caso.</w:t>
            </w:r>
          </w:p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Aula expositiva e dialogada.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C94" w:rsidRPr="00192CCB" w:rsidRDefault="00245C94" w:rsidP="00245C9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 a 14/09</w:t>
            </w:r>
          </w:p>
        </w:tc>
      </w:tr>
      <w:tr w:rsidR="00245C94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3</w:t>
            </w:r>
            <w:proofErr w:type="gramEnd"/>
            <w:r w:rsidRPr="00245C94">
              <w:rPr>
                <w:sz w:val="18"/>
              </w:rPr>
              <w:t>) Correlacionar recursos necessários e plano de produção.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4</w:t>
            </w:r>
            <w:proofErr w:type="gramEnd"/>
            <w:r w:rsidRPr="00245C94">
              <w:rPr>
                <w:sz w:val="18"/>
              </w:rPr>
              <w:t>) Identificar fontes de recursos necessários para o desenvolvimento de projetos.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5</w:t>
            </w:r>
            <w:proofErr w:type="gramEnd"/>
            <w:r w:rsidRPr="00245C94">
              <w:rPr>
                <w:sz w:val="18"/>
              </w:rPr>
              <w:t>) Analisar e acompanhar o desenvolvimento do cronograma físico-financeiro.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94" w:rsidRPr="00D31AE2" w:rsidRDefault="00245C94" w:rsidP="00245C94">
            <w:pPr>
              <w:pStyle w:val="CorpoTab2"/>
              <w:spacing w:before="60" w:after="0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3,</w:t>
            </w:r>
            <w:proofErr w:type="gramEnd"/>
            <w:r>
              <w:rPr>
                <w:b/>
              </w:rPr>
              <w:t>4,5,6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4</w:t>
            </w:r>
            <w:proofErr w:type="gramEnd"/>
            <w:r w:rsidRPr="00245C94">
              <w:rPr>
                <w:sz w:val="18"/>
              </w:rPr>
              <w:t>) Dimensionamento dos recursos necessários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5</w:t>
            </w:r>
            <w:proofErr w:type="gramEnd"/>
            <w:r w:rsidRPr="00245C94">
              <w:rPr>
                <w:sz w:val="18"/>
              </w:rPr>
              <w:t>) Identificação das fontes de recursos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6</w:t>
            </w:r>
            <w:proofErr w:type="gramEnd"/>
            <w:r w:rsidRPr="00245C94">
              <w:rPr>
                <w:sz w:val="18"/>
              </w:rPr>
              <w:t>) Elaboração dos dados de pesquisa: seleção, codificação e tabulação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7</w:t>
            </w:r>
            <w:proofErr w:type="gramEnd"/>
            <w:r w:rsidRPr="00245C94">
              <w:rPr>
                <w:sz w:val="18"/>
              </w:rPr>
              <w:t>) Análise dos dados: interpretação, explicação e especificação.</w:t>
            </w:r>
          </w:p>
          <w:p w:rsidR="00245C94" w:rsidRPr="00FB5E8E" w:rsidRDefault="00245C94" w:rsidP="00245C94">
            <w:pPr>
              <w:pStyle w:val="CorpoTab2"/>
              <w:spacing w:after="0"/>
            </w:pPr>
            <w:proofErr w:type="gramStart"/>
            <w:r w:rsidRPr="00245C94">
              <w:rPr>
                <w:sz w:val="18"/>
              </w:rPr>
              <w:t>8</w:t>
            </w:r>
            <w:proofErr w:type="gramEnd"/>
            <w:r w:rsidRPr="00245C94">
              <w:rPr>
                <w:sz w:val="18"/>
              </w:rPr>
              <w:t>) Técnicas para elaboração de relatórios, gráficos, histogramas.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Demonstração de Teorias.</w:t>
            </w:r>
          </w:p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Aulas práticas com estudos de caso e ferramentas de execução de projetos.</w:t>
            </w:r>
          </w:p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Aula expositiva e dialogada.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C94" w:rsidRPr="00192CCB" w:rsidRDefault="00245C94" w:rsidP="00245C9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21/09 a 26/10</w:t>
            </w:r>
          </w:p>
        </w:tc>
      </w:tr>
      <w:tr w:rsidR="00245C94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6</w:t>
            </w:r>
            <w:proofErr w:type="gramEnd"/>
            <w:r w:rsidRPr="00245C94">
              <w:rPr>
                <w:sz w:val="18"/>
              </w:rPr>
              <w:t>) Avaliar de forma quantitativa e qualitativa o desenvolvimento de projetos.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7</w:t>
            </w:r>
            <w:proofErr w:type="gramEnd"/>
            <w:r w:rsidRPr="00245C94">
              <w:rPr>
                <w:sz w:val="18"/>
              </w:rPr>
              <w:t>) Analisar metodologias de gestão da qualidade no contexto profissional.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94" w:rsidRPr="00D31AE2" w:rsidRDefault="00245C94" w:rsidP="00245C94">
            <w:pPr>
              <w:pStyle w:val="CorpoTab2"/>
              <w:spacing w:before="60" w:after="0"/>
              <w:jc w:val="left"/>
              <w:rPr>
                <w:b/>
              </w:rPr>
            </w:pPr>
            <w:r>
              <w:rPr>
                <w:b/>
              </w:rPr>
              <w:t>Ref. a Competência: 6,7</w:t>
            </w:r>
          </w:p>
          <w:p w:rsidR="00245C94" w:rsidRPr="00245C94" w:rsidRDefault="00245C94" w:rsidP="00245C94">
            <w:pPr>
              <w:pStyle w:val="CorpoTab2"/>
              <w:spacing w:after="0"/>
              <w:rPr>
                <w:sz w:val="18"/>
              </w:rPr>
            </w:pPr>
            <w:proofErr w:type="gramStart"/>
            <w:r w:rsidRPr="00245C94">
              <w:rPr>
                <w:sz w:val="18"/>
              </w:rPr>
              <w:t>9</w:t>
            </w:r>
            <w:proofErr w:type="gramEnd"/>
            <w:r w:rsidRPr="00245C94">
              <w:rPr>
                <w:sz w:val="18"/>
              </w:rPr>
              <w:t>) Sistemas de gerenciamento de projeto</w:t>
            </w:r>
          </w:p>
          <w:p w:rsidR="00245C94" w:rsidRPr="00FB5E8E" w:rsidRDefault="00245C94" w:rsidP="00245C94">
            <w:pPr>
              <w:pStyle w:val="CorpoTab1"/>
              <w:numPr>
                <w:ilvl w:val="0"/>
                <w:numId w:val="0"/>
              </w:numPr>
              <w:spacing w:after="0" w:line="240" w:lineRule="auto"/>
              <w:ind w:left="284" w:hanging="284"/>
            </w:pPr>
            <w:proofErr w:type="gramStart"/>
            <w:r w:rsidRPr="00245C94">
              <w:rPr>
                <w:sz w:val="18"/>
              </w:rPr>
              <w:t>10)</w:t>
            </w:r>
            <w:proofErr w:type="gramEnd"/>
            <w:r w:rsidRPr="00245C94">
              <w:rPr>
                <w:sz w:val="18"/>
              </w:rPr>
              <w:t xml:space="preserve"> Formatação de trabalhos acadêmicos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Demonstração de Teorias.</w:t>
            </w:r>
          </w:p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Aulas práticas com estudos de caso e ferramentas de execução de projetos.</w:t>
            </w:r>
          </w:p>
          <w:p w:rsidR="00245C94" w:rsidRPr="00245C94" w:rsidRDefault="00245C94" w:rsidP="00245C94">
            <w:pPr>
              <w:spacing w:line="240" w:lineRule="auto"/>
              <w:jc w:val="center"/>
              <w:rPr>
                <w:sz w:val="18"/>
              </w:rPr>
            </w:pPr>
            <w:r w:rsidRPr="00245C94">
              <w:rPr>
                <w:sz w:val="18"/>
              </w:rPr>
              <w:t>Aula expositiva e dialogada.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C94" w:rsidRPr="00192CCB" w:rsidRDefault="00C941B2" w:rsidP="00245C9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245C94">
              <w:rPr>
                <w:sz w:val="20"/>
                <w:szCs w:val="20"/>
              </w:rPr>
              <w:t>/11 a 14/12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245C94" w:rsidRPr="00245C94">
        <w:t>DESENVOLVIMENTO DO TRABALHO DE CONCLUSÃO DE CURSO EM INFORMÁTICA PARA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098"/>
        <w:gridCol w:w="2835"/>
        <w:gridCol w:w="2835"/>
        <w:gridCol w:w="2835"/>
      </w:tblGrid>
      <w:tr w:rsidR="008C0AC6" w:rsidRPr="007B3604" w:rsidTr="008C0AC6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E97FCC" w:rsidRPr="008C0AC6" w:rsidTr="00D31AE2">
        <w:trPr>
          <w:cantSplit/>
          <w:trHeight w:val="1134"/>
        </w:trPr>
        <w:tc>
          <w:tcPr>
            <w:tcW w:w="2835" w:type="dxa"/>
          </w:tcPr>
          <w:p w:rsidR="00E97FCC" w:rsidRPr="008B69AB" w:rsidRDefault="00E97FCC" w:rsidP="00E97FCC">
            <w:pPr>
              <w:pStyle w:val="CorpoTab2"/>
            </w:pPr>
            <w:proofErr w:type="gramStart"/>
            <w:r w:rsidRPr="008B69AB">
              <w:t>1</w:t>
            </w:r>
            <w:proofErr w:type="gramEnd"/>
            <w:r w:rsidRPr="008B69AB">
              <w:t>) Articular o conhecimento científico e tecnológico numa perspectiva interdisciplinar</w:t>
            </w:r>
          </w:p>
        </w:tc>
        <w:tc>
          <w:tcPr>
            <w:tcW w:w="2098" w:type="dxa"/>
          </w:tcPr>
          <w:p w:rsidR="00E97FCC" w:rsidRPr="008C0AC6" w:rsidRDefault="00E97FCC" w:rsidP="00C85699">
            <w:pPr>
              <w:pStyle w:val="CorpoTab2"/>
            </w:pPr>
            <w:r w:rsidRPr="008C0AC6">
              <w:t>Habilidade</w:t>
            </w:r>
          </w:p>
          <w:p w:rsidR="00E97FCC" w:rsidRPr="008C0AC6" w:rsidRDefault="00E97FCC" w:rsidP="00C85699">
            <w:pPr>
              <w:pStyle w:val="CorpoTab2"/>
            </w:pPr>
            <w:r>
              <w:t>1,2</w:t>
            </w:r>
          </w:p>
          <w:p w:rsidR="00E97FCC" w:rsidRPr="008C0AC6" w:rsidRDefault="00E97FCC" w:rsidP="00C85699">
            <w:pPr>
              <w:pStyle w:val="CorpoTab2"/>
            </w:pPr>
            <w:r w:rsidRPr="008C0AC6">
              <w:t>Base Tecnológica</w:t>
            </w:r>
          </w:p>
          <w:p w:rsidR="00E97FCC" w:rsidRPr="008C0AC6" w:rsidRDefault="00E97FCC" w:rsidP="00C85699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</w:t>
            </w: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>Utilização de exercícios teóricos e práticos;</w:t>
            </w:r>
            <w:r>
              <w:rPr>
                <w:sz w:val="20"/>
                <w:szCs w:val="20"/>
              </w:rPr>
              <w:t xml:space="preserve"> criação e desenvolvimento do</w:t>
            </w:r>
            <w:r w:rsidRPr="00F20D7E">
              <w:rPr>
                <w:sz w:val="20"/>
                <w:szCs w:val="20"/>
              </w:rPr>
              <w:t xml:space="preserve"> projeto</w:t>
            </w:r>
            <w:r>
              <w:rPr>
                <w:sz w:val="20"/>
                <w:szCs w:val="20"/>
              </w:rPr>
              <w:t xml:space="preserve"> TCC</w:t>
            </w:r>
            <w:r w:rsidRPr="00F20D7E">
              <w:rPr>
                <w:sz w:val="20"/>
                <w:szCs w:val="20"/>
              </w:rPr>
              <w:t>.</w:t>
            </w:r>
          </w:p>
          <w:p w:rsidR="00E97FCC" w:rsidRPr="00F20D7E" w:rsidRDefault="00E97FCC" w:rsidP="00E97FC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97FCC" w:rsidRPr="00F20D7E" w:rsidRDefault="00E97FCC" w:rsidP="00E97FCC">
            <w:pPr>
              <w:pStyle w:val="Cabealho"/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 xml:space="preserve">Clareza de ideias, sequência lógica, organização de ideias, interesse, </w:t>
            </w:r>
            <w:r w:rsidR="00C941B2" w:rsidRPr="00F20D7E">
              <w:rPr>
                <w:sz w:val="20"/>
                <w:szCs w:val="20"/>
              </w:rPr>
              <w:t>iniciativa.</w:t>
            </w:r>
          </w:p>
        </w:tc>
        <w:tc>
          <w:tcPr>
            <w:tcW w:w="2835" w:type="dxa"/>
          </w:tcPr>
          <w:p w:rsidR="00E97FCC" w:rsidRPr="00F20D7E" w:rsidRDefault="00E97FCC" w:rsidP="00E97FCC">
            <w:pPr>
              <w:pStyle w:val="Cabealh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Capacidade de relacionar e </w:t>
            </w:r>
            <w:proofErr w:type="gramStart"/>
            <w:r>
              <w:rPr>
                <w:sz w:val="20"/>
                <w:szCs w:val="20"/>
              </w:rPr>
              <w:t>implementar</w:t>
            </w:r>
            <w:proofErr w:type="gramEnd"/>
            <w:r>
              <w:rPr>
                <w:sz w:val="20"/>
                <w:szCs w:val="20"/>
              </w:rPr>
              <w:t xml:space="preserve"> os conceitos das disciplinas do curso no projeto.</w:t>
            </w:r>
          </w:p>
        </w:tc>
      </w:tr>
      <w:tr w:rsidR="00E97FCC" w:rsidRPr="008C0AC6" w:rsidTr="00D31AE2">
        <w:trPr>
          <w:cantSplit/>
          <w:trHeight w:val="1134"/>
        </w:trPr>
        <w:tc>
          <w:tcPr>
            <w:tcW w:w="2835" w:type="dxa"/>
          </w:tcPr>
          <w:p w:rsidR="00E97FCC" w:rsidRPr="008B69AB" w:rsidRDefault="00E97FCC" w:rsidP="00E97FCC">
            <w:pPr>
              <w:pStyle w:val="CorpoTab2"/>
            </w:pPr>
            <w:proofErr w:type="gramStart"/>
            <w:r w:rsidRPr="008B69AB">
              <w:t>2</w:t>
            </w:r>
            <w:proofErr w:type="gramEnd"/>
            <w:r w:rsidRPr="008B69AB">
              <w:t>) Definir fases de execução de projetos com base na natureza e na complexidade das atividades.</w:t>
            </w:r>
          </w:p>
        </w:tc>
        <w:tc>
          <w:tcPr>
            <w:tcW w:w="2098" w:type="dxa"/>
          </w:tcPr>
          <w:p w:rsidR="00E97FCC" w:rsidRPr="008C0AC6" w:rsidRDefault="00E97FCC" w:rsidP="00E97FCC">
            <w:pPr>
              <w:pStyle w:val="CorpoTab2"/>
            </w:pPr>
            <w:r w:rsidRPr="008C0AC6">
              <w:t>Habilidade</w:t>
            </w:r>
          </w:p>
          <w:p w:rsidR="00E97FCC" w:rsidRPr="008C0AC6" w:rsidRDefault="00E97FCC" w:rsidP="00E97FCC">
            <w:pPr>
              <w:pStyle w:val="CorpoTab2"/>
            </w:pPr>
            <w:r>
              <w:t>1,2</w:t>
            </w:r>
          </w:p>
          <w:p w:rsidR="00E97FCC" w:rsidRPr="008C0AC6" w:rsidRDefault="00E97FCC" w:rsidP="00E97FCC">
            <w:pPr>
              <w:pStyle w:val="CorpoTab2"/>
            </w:pPr>
            <w:r w:rsidRPr="008C0AC6">
              <w:t>Base Tecnológica</w:t>
            </w:r>
          </w:p>
          <w:p w:rsidR="00E97FCC" w:rsidRPr="008C0AC6" w:rsidRDefault="00E97FCC" w:rsidP="00E97FCC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</w:t>
            </w: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>Utilização de exercícios teóricos e práticos;</w:t>
            </w:r>
            <w:r>
              <w:rPr>
                <w:sz w:val="20"/>
                <w:szCs w:val="20"/>
              </w:rPr>
              <w:t xml:space="preserve"> criação e desenvolvimento do</w:t>
            </w:r>
            <w:r w:rsidRPr="00F20D7E">
              <w:rPr>
                <w:sz w:val="20"/>
                <w:szCs w:val="20"/>
              </w:rPr>
              <w:t xml:space="preserve"> projeto</w:t>
            </w:r>
            <w:r>
              <w:rPr>
                <w:sz w:val="20"/>
                <w:szCs w:val="20"/>
              </w:rPr>
              <w:t xml:space="preserve"> TCC</w:t>
            </w:r>
            <w:r w:rsidRPr="00F20D7E">
              <w:rPr>
                <w:sz w:val="20"/>
                <w:szCs w:val="20"/>
              </w:rPr>
              <w:t>.</w:t>
            </w:r>
          </w:p>
          <w:p w:rsidR="00E97FCC" w:rsidRPr="00F20D7E" w:rsidRDefault="00E97FCC" w:rsidP="00E97FC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 xml:space="preserve">Clareza de </w:t>
            </w:r>
            <w:r w:rsidR="00C941B2" w:rsidRPr="00F20D7E">
              <w:rPr>
                <w:sz w:val="20"/>
                <w:szCs w:val="20"/>
              </w:rPr>
              <w:t>ideias</w:t>
            </w:r>
            <w:r w:rsidRPr="00F20D7E">
              <w:rPr>
                <w:sz w:val="20"/>
                <w:szCs w:val="20"/>
              </w:rPr>
              <w:t xml:space="preserve">, </w:t>
            </w:r>
            <w:r w:rsidR="00C941B2" w:rsidRPr="00F20D7E">
              <w:rPr>
                <w:sz w:val="20"/>
                <w:szCs w:val="20"/>
              </w:rPr>
              <w:t>sequência</w:t>
            </w:r>
            <w:r w:rsidRPr="00F20D7E">
              <w:rPr>
                <w:sz w:val="20"/>
                <w:szCs w:val="20"/>
              </w:rPr>
              <w:t xml:space="preserve"> lógica, organização de </w:t>
            </w:r>
            <w:r w:rsidR="00C941B2" w:rsidRPr="00F20D7E">
              <w:rPr>
                <w:sz w:val="20"/>
                <w:szCs w:val="20"/>
              </w:rPr>
              <w:t>ideias</w:t>
            </w:r>
            <w:r w:rsidRPr="00F20D7E">
              <w:rPr>
                <w:sz w:val="20"/>
                <w:szCs w:val="20"/>
              </w:rPr>
              <w:t xml:space="preserve">, interesse, </w:t>
            </w:r>
            <w:proofErr w:type="gramStart"/>
            <w:r w:rsidRPr="00F20D7E">
              <w:rPr>
                <w:sz w:val="20"/>
                <w:szCs w:val="20"/>
              </w:rPr>
              <w:t>iniciativa</w:t>
            </w:r>
            <w:proofErr w:type="gramEnd"/>
          </w:p>
        </w:tc>
        <w:tc>
          <w:tcPr>
            <w:tcW w:w="2835" w:type="dxa"/>
          </w:tcPr>
          <w:p w:rsidR="00E97FCC" w:rsidRPr="00F20D7E" w:rsidRDefault="00E97FCC" w:rsidP="00E97FCC">
            <w:pPr>
              <w:pStyle w:val="Cabealh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Elaborar as fases e o cronograma do projeto a ser elaborado.</w:t>
            </w:r>
          </w:p>
        </w:tc>
      </w:tr>
      <w:tr w:rsidR="00E97FCC" w:rsidRPr="008C0AC6" w:rsidTr="00D31AE2">
        <w:trPr>
          <w:cantSplit/>
          <w:trHeight w:val="1134"/>
        </w:trPr>
        <w:tc>
          <w:tcPr>
            <w:tcW w:w="2835" w:type="dxa"/>
          </w:tcPr>
          <w:p w:rsidR="00E97FCC" w:rsidRPr="008B69AB" w:rsidRDefault="00E97FCC" w:rsidP="00E97FCC">
            <w:pPr>
              <w:pStyle w:val="CorpoTab2"/>
            </w:pPr>
            <w:proofErr w:type="gramStart"/>
            <w:r w:rsidRPr="008B69AB">
              <w:t>3</w:t>
            </w:r>
            <w:proofErr w:type="gramEnd"/>
            <w:r w:rsidRPr="008B69AB">
              <w:t>) Correlacionar recursos necessários e plano de produção.</w:t>
            </w:r>
          </w:p>
        </w:tc>
        <w:tc>
          <w:tcPr>
            <w:tcW w:w="2098" w:type="dxa"/>
          </w:tcPr>
          <w:p w:rsidR="00E97FCC" w:rsidRPr="008C0AC6" w:rsidRDefault="00E97FCC" w:rsidP="00E97FCC">
            <w:pPr>
              <w:pStyle w:val="CorpoTab2"/>
            </w:pPr>
            <w:r w:rsidRPr="008C0AC6">
              <w:t>Habilidade</w:t>
            </w:r>
          </w:p>
          <w:p w:rsidR="00E97FCC" w:rsidRPr="008C0AC6" w:rsidRDefault="00E97FCC" w:rsidP="00E97FCC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2,3,4,5</w:t>
            </w:r>
          </w:p>
          <w:p w:rsidR="00E97FCC" w:rsidRPr="008C0AC6" w:rsidRDefault="00E97FCC" w:rsidP="00E97FCC">
            <w:pPr>
              <w:pStyle w:val="CorpoTab2"/>
            </w:pPr>
            <w:r w:rsidRPr="008C0AC6">
              <w:t>Base Tecnológica</w:t>
            </w:r>
          </w:p>
          <w:p w:rsidR="00E97FCC" w:rsidRPr="008C0AC6" w:rsidRDefault="00E97FCC" w:rsidP="00E97FCC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2,3,4,5,6,7,8</w:t>
            </w: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>Utilização de exercícios teóricos e práticos;</w:t>
            </w:r>
            <w:r>
              <w:rPr>
                <w:sz w:val="20"/>
                <w:szCs w:val="20"/>
              </w:rPr>
              <w:t xml:space="preserve"> criação e desenvolvimento do</w:t>
            </w:r>
            <w:r w:rsidRPr="00F20D7E">
              <w:rPr>
                <w:sz w:val="20"/>
                <w:szCs w:val="20"/>
              </w:rPr>
              <w:t xml:space="preserve"> projeto</w:t>
            </w:r>
            <w:r>
              <w:rPr>
                <w:sz w:val="20"/>
                <w:szCs w:val="20"/>
              </w:rPr>
              <w:t xml:space="preserve"> TCC</w:t>
            </w:r>
            <w:r w:rsidRPr="00F20D7E">
              <w:rPr>
                <w:sz w:val="20"/>
                <w:szCs w:val="20"/>
              </w:rPr>
              <w:t>.</w:t>
            </w:r>
          </w:p>
          <w:p w:rsidR="00E97FCC" w:rsidRPr="00F20D7E" w:rsidRDefault="00E97FCC" w:rsidP="00E97FC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 xml:space="preserve">Clareza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</w:t>
            </w:r>
            <w:proofErr w:type="spellStart"/>
            <w:r w:rsidRPr="00F20D7E">
              <w:rPr>
                <w:sz w:val="20"/>
                <w:szCs w:val="20"/>
              </w:rPr>
              <w:t>seqüência</w:t>
            </w:r>
            <w:proofErr w:type="spellEnd"/>
            <w:r w:rsidRPr="00F20D7E">
              <w:rPr>
                <w:sz w:val="20"/>
                <w:szCs w:val="20"/>
              </w:rPr>
              <w:t xml:space="preserve"> lógica, organização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interesse, </w:t>
            </w:r>
            <w:proofErr w:type="gramStart"/>
            <w:r w:rsidRPr="00F20D7E">
              <w:rPr>
                <w:sz w:val="20"/>
                <w:szCs w:val="20"/>
              </w:rPr>
              <w:t>iniciativa</w:t>
            </w:r>
            <w:proofErr w:type="gramEnd"/>
          </w:p>
        </w:tc>
        <w:tc>
          <w:tcPr>
            <w:tcW w:w="2835" w:type="dxa"/>
          </w:tcPr>
          <w:p w:rsidR="00E97FCC" w:rsidRPr="00F20D7E" w:rsidRDefault="00E97FCC" w:rsidP="00E97FCC">
            <w:pPr>
              <w:pStyle w:val="Cabealh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Elaborar as fases e o cronograma do projeto a ser elaborado.</w:t>
            </w:r>
          </w:p>
        </w:tc>
      </w:tr>
      <w:tr w:rsidR="00E97FCC" w:rsidRPr="008C0AC6" w:rsidTr="00D31AE2">
        <w:trPr>
          <w:cantSplit/>
          <w:trHeight w:val="1134"/>
        </w:trPr>
        <w:tc>
          <w:tcPr>
            <w:tcW w:w="2835" w:type="dxa"/>
          </w:tcPr>
          <w:p w:rsidR="00E97FCC" w:rsidRPr="008B69AB" w:rsidRDefault="00E97FCC" w:rsidP="00E97FCC">
            <w:pPr>
              <w:pStyle w:val="CorpoTab2"/>
            </w:pPr>
            <w:proofErr w:type="gramStart"/>
            <w:r w:rsidRPr="008B69AB">
              <w:t>4</w:t>
            </w:r>
            <w:proofErr w:type="gramEnd"/>
            <w:r w:rsidRPr="008B69AB">
              <w:t>) Identificar fontes de recursos necessários para o desenvolvimento de projetos.</w:t>
            </w:r>
          </w:p>
        </w:tc>
        <w:tc>
          <w:tcPr>
            <w:tcW w:w="2098" w:type="dxa"/>
          </w:tcPr>
          <w:p w:rsidR="00E97FCC" w:rsidRPr="008C0AC6" w:rsidRDefault="00E97FCC" w:rsidP="006330AC">
            <w:pPr>
              <w:pStyle w:val="CorpoTab2"/>
            </w:pPr>
            <w:r w:rsidRPr="008C0AC6">
              <w:t>Habilidade</w:t>
            </w:r>
          </w:p>
          <w:p w:rsidR="00E97FCC" w:rsidRPr="008C0AC6" w:rsidRDefault="00E97FCC" w:rsidP="006330AC">
            <w:pPr>
              <w:pStyle w:val="CorpoTab2"/>
            </w:pPr>
            <w:proofErr w:type="gramStart"/>
            <w:r>
              <w:t>3</w:t>
            </w:r>
            <w:proofErr w:type="gramEnd"/>
            <w:r>
              <w:t>,4,5</w:t>
            </w:r>
          </w:p>
          <w:p w:rsidR="00E97FCC" w:rsidRPr="008C0AC6" w:rsidRDefault="00E97FCC" w:rsidP="006330AC">
            <w:pPr>
              <w:pStyle w:val="CorpoTab2"/>
            </w:pPr>
            <w:r w:rsidRPr="008C0AC6">
              <w:t>Base Tecnológica</w:t>
            </w:r>
          </w:p>
          <w:p w:rsidR="00E97FCC" w:rsidRPr="008C0AC6" w:rsidRDefault="00E97FCC" w:rsidP="006330AC">
            <w:pPr>
              <w:pStyle w:val="CorpoTab2"/>
            </w:pPr>
            <w:proofErr w:type="gramStart"/>
            <w:r>
              <w:t>4,</w:t>
            </w:r>
            <w:proofErr w:type="gramEnd"/>
            <w:r>
              <w:t>5,6,7,8</w:t>
            </w: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>Utilização de exercícios teóricos e práticos;</w:t>
            </w:r>
            <w:r>
              <w:rPr>
                <w:sz w:val="20"/>
                <w:szCs w:val="20"/>
              </w:rPr>
              <w:t xml:space="preserve"> criação e desenvolvimento do</w:t>
            </w:r>
            <w:r w:rsidRPr="00F20D7E">
              <w:rPr>
                <w:sz w:val="20"/>
                <w:szCs w:val="20"/>
              </w:rPr>
              <w:t xml:space="preserve"> projeto</w:t>
            </w:r>
            <w:r>
              <w:rPr>
                <w:sz w:val="20"/>
                <w:szCs w:val="20"/>
              </w:rPr>
              <w:t xml:space="preserve"> TCC</w:t>
            </w:r>
            <w:r w:rsidRPr="00F20D7E">
              <w:rPr>
                <w:sz w:val="20"/>
                <w:szCs w:val="20"/>
              </w:rPr>
              <w:t>.</w:t>
            </w:r>
          </w:p>
          <w:p w:rsidR="00E97FCC" w:rsidRPr="00F20D7E" w:rsidRDefault="00E97FCC" w:rsidP="00E97FC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 xml:space="preserve">Clareza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</w:t>
            </w:r>
            <w:proofErr w:type="spellStart"/>
            <w:r w:rsidRPr="00F20D7E">
              <w:rPr>
                <w:sz w:val="20"/>
                <w:szCs w:val="20"/>
              </w:rPr>
              <w:t>seqüência</w:t>
            </w:r>
            <w:proofErr w:type="spellEnd"/>
            <w:r w:rsidRPr="00F20D7E">
              <w:rPr>
                <w:sz w:val="20"/>
                <w:szCs w:val="20"/>
              </w:rPr>
              <w:t xml:space="preserve"> lógica, organização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interesse, </w:t>
            </w:r>
            <w:proofErr w:type="gramStart"/>
            <w:r w:rsidRPr="00F20D7E">
              <w:rPr>
                <w:sz w:val="20"/>
                <w:szCs w:val="20"/>
              </w:rPr>
              <w:t>iniciativa</w:t>
            </w:r>
            <w:proofErr w:type="gramEnd"/>
          </w:p>
        </w:tc>
        <w:tc>
          <w:tcPr>
            <w:tcW w:w="2835" w:type="dxa"/>
          </w:tcPr>
          <w:p w:rsidR="00E97FCC" w:rsidRPr="00F20D7E" w:rsidRDefault="00E97FCC" w:rsidP="00E97FCC">
            <w:pPr>
              <w:pStyle w:val="Cabealh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 capaz de buscar recursos para o desenvolvimento do projeto TCC.</w:t>
            </w:r>
          </w:p>
        </w:tc>
      </w:tr>
      <w:tr w:rsidR="00E97FCC" w:rsidRPr="008C0AC6" w:rsidTr="00E97FCC">
        <w:trPr>
          <w:cantSplit/>
          <w:trHeight w:val="1134"/>
        </w:trPr>
        <w:tc>
          <w:tcPr>
            <w:tcW w:w="2835" w:type="dxa"/>
          </w:tcPr>
          <w:p w:rsidR="00E97FCC" w:rsidRPr="008B69AB" w:rsidRDefault="00E97FCC" w:rsidP="00E97FCC">
            <w:pPr>
              <w:pStyle w:val="CorpoTab2"/>
            </w:pPr>
            <w:proofErr w:type="gramStart"/>
            <w:r w:rsidRPr="008B69AB">
              <w:t>5</w:t>
            </w:r>
            <w:proofErr w:type="gramEnd"/>
            <w:r w:rsidRPr="008B69AB">
              <w:t>) Analisar e acompanhar o desenvolvimento do cronograma físico-financeiro.</w:t>
            </w:r>
          </w:p>
        </w:tc>
        <w:tc>
          <w:tcPr>
            <w:tcW w:w="2098" w:type="dxa"/>
          </w:tcPr>
          <w:p w:rsidR="00E97FCC" w:rsidRPr="008C0AC6" w:rsidRDefault="00E97FCC" w:rsidP="00E97FCC">
            <w:pPr>
              <w:pStyle w:val="CorpoTab2"/>
            </w:pPr>
            <w:r w:rsidRPr="008C0AC6">
              <w:t>Habilidade</w:t>
            </w:r>
          </w:p>
          <w:p w:rsidR="00E97FCC" w:rsidRPr="008C0AC6" w:rsidRDefault="00E97FCC" w:rsidP="00E97FCC">
            <w:pPr>
              <w:pStyle w:val="CorpoTab2"/>
            </w:pPr>
            <w:proofErr w:type="gramStart"/>
            <w:r>
              <w:t>3</w:t>
            </w:r>
            <w:proofErr w:type="gramEnd"/>
            <w:r>
              <w:t>,4,5</w:t>
            </w:r>
          </w:p>
          <w:p w:rsidR="00E97FCC" w:rsidRPr="008C0AC6" w:rsidRDefault="00E97FCC" w:rsidP="00E97FCC">
            <w:pPr>
              <w:pStyle w:val="CorpoTab2"/>
            </w:pPr>
            <w:r w:rsidRPr="008C0AC6">
              <w:t>Base Tecnológica</w:t>
            </w:r>
          </w:p>
          <w:p w:rsidR="00E97FCC" w:rsidRPr="008C0AC6" w:rsidRDefault="00E97FCC" w:rsidP="00E97FCC">
            <w:pPr>
              <w:pStyle w:val="CorpoTab2"/>
            </w:pPr>
            <w:proofErr w:type="gramStart"/>
            <w:r>
              <w:t>4,</w:t>
            </w:r>
            <w:proofErr w:type="gramEnd"/>
            <w:r>
              <w:t>5,6,7,8</w:t>
            </w: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>Utilização de exercícios teóricos e práticos;</w:t>
            </w:r>
            <w:r>
              <w:rPr>
                <w:sz w:val="20"/>
                <w:szCs w:val="20"/>
              </w:rPr>
              <w:t xml:space="preserve"> criação e desenvolvimento do</w:t>
            </w:r>
            <w:r w:rsidRPr="00F20D7E">
              <w:rPr>
                <w:sz w:val="20"/>
                <w:szCs w:val="20"/>
              </w:rPr>
              <w:t xml:space="preserve"> projeto</w:t>
            </w:r>
            <w:r>
              <w:rPr>
                <w:sz w:val="20"/>
                <w:szCs w:val="20"/>
              </w:rPr>
              <w:t xml:space="preserve"> TCC</w:t>
            </w:r>
            <w:r w:rsidRPr="00F20D7E">
              <w:rPr>
                <w:sz w:val="20"/>
                <w:szCs w:val="20"/>
              </w:rPr>
              <w:t>.</w:t>
            </w:r>
          </w:p>
          <w:p w:rsidR="00E97FCC" w:rsidRPr="00F20D7E" w:rsidRDefault="00E97FCC" w:rsidP="00E97FC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 xml:space="preserve">Clareza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</w:t>
            </w:r>
            <w:proofErr w:type="spellStart"/>
            <w:r w:rsidRPr="00F20D7E">
              <w:rPr>
                <w:sz w:val="20"/>
                <w:szCs w:val="20"/>
              </w:rPr>
              <w:t>seqüência</w:t>
            </w:r>
            <w:proofErr w:type="spellEnd"/>
            <w:r w:rsidRPr="00F20D7E">
              <w:rPr>
                <w:sz w:val="20"/>
                <w:szCs w:val="20"/>
              </w:rPr>
              <w:t xml:space="preserve"> lógica, organização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interesse, </w:t>
            </w:r>
            <w:proofErr w:type="gramStart"/>
            <w:r w:rsidRPr="00F20D7E">
              <w:rPr>
                <w:sz w:val="20"/>
                <w:szCs w:val="20"/>
              </w:rPr>
              <w:t>iniciativa</w:t>
            </w:r>
            <w:proofErr w:type="gramEnd"/>
          </w:p>
        </w:tc>
        <w:tc>
          <w:tcPr>
            <w:tcW w:w="2835" w:type="dxa"/>
          </w:tcPr>
          <w:p w:rsidR="00E97FCC" w:rsidRPr="00F20D7E" w:rsidRDefault="00E97FCC" w:rsidP="00E97FCC">
            <w:pPr>
              <w:pStyle w:val="Cabealh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Analisar e acompanhar o desenvolvimento do projeto TCC, controlando a parte financeira do mesmo.</w:t>
            </w:r>
          </w:p>
        </w:tc>
      </w:tr>
      <w:tr w:rsidR="00E97FCC" w:rsidRPr="008C0AC6" w:rsidTr="00E97FCC">
        <w:trPr>
          <w:cantSplit/>
          <w:trHeight w:val="1134"/>
        </w:trPr>
        <w:tc>
          <w:tcPr>
            <w:tcW w:w="2835" w:type="dxa"/>
          </w:tcPr>
          <w:p w:rsidR="00E97FCC" w:rsidRPr="008B69AB" w:rsidRDefault="00E97FCC" w:rsidP="00E97FCC">
            <w:pPr>
              <w:pStyle w:val="CorpoTab2"/>
            </w:pPr>
            <w:proofErr w:type="gramStart"/>
            <w:r w:rsidRPr="008B69AB">
              <w:lastRenderedPageBreak/>
              <w:t>6</w:t>
            </w:r>
            <w:proofErr w:type="gramEnd"/>
            <w:r w:rsidRPr="008B69AB">
              <w:t>) Avaliar de forma quantitativa e qualitativa o desenvolvimento de projetos.</w:t>
            </w:r>
          </w:p>
        </w:tc>
        <w:tc>
          <w:tcPr>
            <w:tcW w:w="2098" w:type="dxa"/>
          </w:tcPr>
          <w:p w:rsidR="00E97FCC" w:rsidRPr="008C0AC6" w:rsidRDefault="00E97FCC" w:rsidP="00E97FCC">
            <w:pPr>
              <w:pStyle w:val="CorpoTab2"/>
            </w:pPr>
            <w:r w:rsidRPr="008C0AC6">
              <w:t>Habilidade</w:t>
            </w:r>
          </w:p>
          <w:p w:rsidR="00E97FCC" w:rsidRPr="008C0AC6" w:rsidRDefault="00E97FCC" w:rsidP="00E97FCC">
            <w:pPr>
              <w:pStyle w:val="CorpoTab2"/>
            </w:pPr>
            <w:proofErr w:type="gramStart"/>
            <w:r>
              <w:t>3,</w:t>
            </w:r>
            <w:proofErr w:type="gramEnd"/>
            <w:r>
              <w:t>4,5,6,7</w:t>
            </w:r>
          </w:p>
          <w:p w:rsidR="00E97FCC" w:rsidRPr="008C0AC6" w:rsidRDefault="00E97FCC" w:rsidP="00E97FCC">
            <w:pPr>
              <w:pStyle w:val="CorpoTab2"/>
            </w:pPr>
            <w:r w:rsidRPr="008C0AC6">
              <w:t>Base Tecnológica</w:t>
            </w:r>
          </w:p>
          <w:p w:rsidR="00E97FCC" w:rsidRPr="008C0AC6" w:rsidRDefault="00E97FCC" w:rsidP="00E97FCC">
            <w:pPr>
              <w:pStyle w:val="CorpoTab2"/>
            </w:pPr>
            <w:proofErr w:type="gramStart"/>
            <w:r>
              <w:t>4,</w:t>
            </w:r>
            <w:proofErr w:type="gramEnd"/>
            <w:r>
              <w:t>5,6,7,8,9,10</w:t>
            </w:r>
          </w:p>
        </w:tc>
        <w:tc>
          <w:tcPr>
            <w:tcW w:w="2835" w:type="dxa"/>
          </w:tcPr>
          <w:p w:rsidR="00E97FCC" w:rsidRPr="00F20D7E" w:rsidRDefault="00E97FCC" w:rsidP="00E97FCC">
            <w:pPr>
              <w:jc w:val="both"/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>Utilização de exercícios teóricos e práticos;</w:t>
            </w:r>
            <w:r>
              <w:rPr>
                <w:sz w:val="20"/>
                <w:szCs w:val="20"/>
              </w:rPr>
              <w:t xml:space="preserve"> criação e desenvolvimento do</w:t>
            </w:r>
            <w:r w:rsidRPr="00F20D7E">
              <w:rPr>
                <w:sz w:val="20"/>
                <w:szCs w:val="20"/>
              </w:rPr>
              <w:t xml:space="preserve"> projeto</w:t>
            </w:r>
            <w:r>
              <w:rPr>
                <w:sz w:val="20"/>
                <w:szCs w:val="20"/>
              </w:rPr>
              <w:t xml:space="preserve"> TCC</w:t>
            </w:r>
            <w:r w:rsidRPr="00F20D7E">
              <w:rPr>
                <w:sz w:val="20"/>
                <w:szCs w:val="20"/>
              </w:rPr>
              <w:t>.</w:t>
            </w:r>
          </w:p>
          <w:p w:rsidR="00E97FCC" w:rsidRPr="00F20D7E" w:rsidRDefault="00E97FCC" w:rsidP="00E97FC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 xml:space="preserve">Clareza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</w:t>
            </w:r>
            <w:proofErr w:type="spellStart"/>
            <w:r w:rsidRPr="00F20D7E">
              <w:rPr>
                <w:sz w:val="20"/>
                <w:szCs w:val="20"/>
              </w:rPr>
              <w:t>seqüência</w:t>
            </w:r>
            <w:proofErr w:type="spellEnd"/>
            <w:r w:rsidRPr="00F20D7E">
              <w:rPr>
                <w:sz w:val="20"/>
                <w:szCs w:val="20"/>
              </w:rPr>
              <w:t xml:space="preserve"> lógica, organização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interesse, </w:t>
            </w:r>
            <w:proofErr w:type="gramStart"/>
            <w:r w:rsidRPr="00F20D7E">
              <w:rPr>
                <w:sz w:val="20"/>
                <w:szCs w:val="20"/>
              </w:rPr>
              <w:t>iniciativa</w:t>
            </w:r>
            <w:proofErr w:type="gramEnd"/>
          </w:p>
        </w:tc>
        <w:tc>
          <w:tcPr>
            <w:tcW w:w="2835" w:type="dxa"/>
          </w:tcPr>
          <w:p w:rsidR="00E97FCC" w:rsidRPr="00F20D7E" w:rsidRDefault="00E97FCC" w:rsidP="00E97FCC">
            <w:pPr>
              <w:pStyle w:val="Cabealh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Utilizar ferramentas de gerenciamento para controlar e estimar o andamento do projeto TCC.</w:t>
            </w:r>
          </w:p>
        </w:tc>
      </w:tr>
      <w:tr w:rsidR="00E97FCC" w:rsidRPr="008C0AC6" w:rsidTr="00A92126">
        <w:trPr>
          <w:cantSplit/>
          <w:trHeight w:val="1134"/>
        </w:trPr>
        <w:tc>
          <w:tcPr>
            <w:tcW w:w="2835" w:type="dxa"/>
            <w:tcBorders>
              <w:bottom w:val="single" w:sz="4" w:space="0" w:color="auto"/>
            </w:tcBorders>
          </w:tcPr>
          <w:p w:rsidR="00E97FCC" w:rsidRPr="008B69AB" w:rsidRDefault="00E97FCC" w:rsidP="00E97FCC">
            <w:pPr>
              <w:pStyle w:val="CorpoTab2"/>
            </w:pPr>
            <w:proofErr w:type="gramStart"/>
            <w:r w:rsidRPr="008B69AB">
              <w:t>7</w:t>
            </w:r>
            <w:proofErr w:type="gramEnd"/>
            <w:r w:rsidRPr="008B69AB">
              <w:t>) Analisar metodologias de gestão da qualidade no contexto profissional.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E97FCC" w:rsidRPr="008C0AC6" w:rsidRDefault="00E97FCC" w:rsidP="00E97FCC">
            <w:pPr>
              <w:pStyle w:val="CorpoTab2"/>
            </w:pPr>
            <w:r w:rsidRPr="008C0AC6">
              <w:t>Habilidade</w:t>
            </w:r>
          </w:p>
          <w:p w:rsidR="00E97FCC" w:rsidRPr="008C0AC6" w:rsidRDefault="00E97FCC" w:rsidP="00E97FCC">
            <w:pPr>
              <w:pStyle w:val="CorpoTab2"/>
            </w:pPr>
            <w:r>
              <w:t>6,7</w:t>
            </w:r>
          </w:p>
          <w:p w:rsidR="00E97FCC" w:rsidRPr="008C0AC6" w:rsidRDefault="00E97FCC" w:rsidP="00E97FCC">
            <w:pPr>
              <w:pStyle w:val="CorpoTab2"/>
            </w:pPr>
            <w:r w:rsidRPr="008C0AC6">
              <w:t>Base Tecnológica</w:t>
            </w:r>
          </w:p>
          <w:p w:rsidR="00E97FCC" w:rsidRPr="008C0AC6" w:rsidRDefault="00E97FCC" w:rsidP="00E97FCC">
            <w:pPr>
              <w:pStyle w:val="CorpoTab2"/>
            </w:pPr>
            <w:r>
              <w:t>9,10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97FCC" w:rsidRPr="00F20D7E" w:rsidRDefault="00E97FCC" w:rsidP="00E97FCC">
            <w:pPr>
              <w:jc w:val="both"/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>Utilização de exercícios teóricos e práticos;</w:t>
            </w:r>
            <w:r>
              <w:rPr>
                <w:sz w:val="20"/>
                <w:szCs w:val="20"/>
              </w:rPr>
              <w:t xml:space="preserve"> criação e desenvolvimento do</w:t>
            </w:r>
            <w:r w:rsidRPr="00F20D7E">
              <w:rPr>
                <w:sz w:val="20"/>
                <w:szCs w:val="20"/>
              </w:rPr>
              <w:t xml:space="preserve"> projeto</w:t>
            </w:r>
            <w:r>
              <w:rPr>
                <w:sz w:val="20"/>
                <w:szCs w:val="20"/>
              </w:rPr>
              <w:t xml:space="preserve"> TCC</w:t>
            </w:r>
            <w:r w:rsidRPr="00F20D7E">
              <w:rPr>
                <w:sz w:val="20"/>
                <w:szCs w:val="20"/>
              </w:rPr>
              <w:t>.</w:t>
            </w:r>
          </w:p>
          <w:p w:rsidR="00E97FCC" w:rsidRPr="00F20D7E" w:rsidRDefault="00E97FCC" w:rsidP="00E97FC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97FCC" w:rsidRPr="00F20D7E" w:rsidRDefault="00E97FCC" w:rsidP="00E97FCC">
            <w:pPr>
              <w:rPr>
                <w:sz w:val="20"/>
                <w:szCs w:val="20"/>
              </w:rPr>
            </w:pPr>
            <w:r w:rsidRPr="00F20D7E">
              <w:rPr>
                <w:sz w:val="20"/>
                <w:szCs w:val="20"/>
              </w:rPr>
              <w:t xml:space="preserve">Clareza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</w:t>
            </w:r>
            <w:proofErr w:type="spellStart"/>
            <w:r w:rsidRPr="00F20D7E">
              <w:rPr>
                <w:sz w:val="20"/>
                <w:szCs w:val="20"/>
              </w:rPr>
              <w:t>seqüência</w:t>
            </w:r>
            <w:proofErr w:type="spellEnd"/>
            <w:r w:rsidRPr="00F20D7E">
              <w:rPr>
                <w:sz w:val="20"/>
                <w:szCs w:val="20"/>
              </w:rPr>
              <w:t xml:space="preserve"> lógica, organização de </w:t>
            </w:r>
            <w:proofErr w:type="spellStart"/>
            <w:r w:rsidRPr="00F20D7E">
              <w:rPr>
                <w:sz w:val="20"/>
                <w:szCs w:val="20"/>
              </w:rPr>
              <w:t>idéias</w:t>
            </w:r>
            <w:proofErr w:type="spellEnd"/>
            <w:r w:rsidRPr="00F20D7E">
              <w:rPr>
                <w:sz w:val="20"/>
                <w:szCs w:val="20"/>
              </w:rPr>
              <w:t xml:space="preserve">, interesse, </w:t>
            </w:r>
            <w:proofErr w:type="gramStart"/>
            <w:r w:rsidRPr="00F20D7E">
              <w:rPr>
                <w:sz w:val="20"/>
                <w:szCs w:val="20"/>
              </w:rPr>
              <w:t>iniciativa</w:t>
            </w:r>
            <w:proofErr w:type="gram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97FCC" w:rsidRPr="00F20D7E" w:rsidRDefault="00E97FCC" w:rsidP="00E97FCC">
            <w:pPr>
              <w:pStyle w:val="Cabealho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Implementar</w:t>
            </w:r>
            <w:proofErr w:type="gramEnd"/>
            <w:r>
              <w:rPr>
                <w:sz w:val="20"/>
                <w:szCs w:val="20"/>
              </w:rPr>
              <w:t xml:space="preserve"> no projeto TCC metodologias de gestão da qualidade.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C941B2" w:rsidRPr="00C941B2" w:rsidTr="00A92126">
        <w:trPr>
          <w:trHeight w:val="397"/>
        </w:trPr>
        <w:tc>
          <w:tcPr>
            <w:tcW w:w="8505" w:type="dxa"/>
            <w:tcBorders>
              <w:bottom w:val="nil"/>
            </w:tcBorders>
            <w:vAlign w:val="center"/>
          </w:tcPr>
          <w:p w:rsidR="00C941B2" w:rsidRPr="00C941B2" w:rsidRDefault="00C941B2" w:rsidP="00C941B2">
            <w:pPr>
              <w:rPr>
                <w:sz w:val="20"/>
              </w:rPr>
            </w:pPr>
            <w:r w:rsidRPr="00C941B2">
              <w:rPr>
                <w:sz w:val="20"/>
              </w:rPr>
              <w:t>Apostilas adotadas pelo professor</w:t>
            </w:r>
          </w:p>
        </w:tc>
      </w:tr>
      <w:tr w:rsidR="00C941B2" w:rsidRPr="00C941B2" w:rsidTr="00A92126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41B2" w:rsidRPr="00744AB5" w:rsidRDefault="00C941B2" w:rsidP="0049781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Superdicas</w:t>
            </w:r>
            <w:proofErr w:type="spellEnd"/>
            <w:r>
              <w:rPr>
                <w:sz w:val="20"/>
              </w:rPr>
              <w:t xml:space="preserve"> para um TCC</w:t>
            </w:r>
            <w:r w:rsidRPr="00C941B2">
              <w:rPr>
                <w:sz w:val="20"/>
              </w:rPr>
              <w:t xml:space="preserve"> - Trabalho de Conclusão de Curso Nota 10 – Rachel </w:t>
            </w:r>
            <w:proofErr w:type="spellStart"/>
            <w:r w:rsidRPr="00C941B2">
              <w:rPr>
                <w:sz w:val="20"/>
              </w:rPr>
              <w:t>Polito</w:t>
            </w:r>
            <w:proofErr w:type="spellEnd"/>
          </w:p>
        </w:tc>
      </w:tr>
      <w:tr w:rsidR="00C941B2" w:rsidRPr="00744AB5" w:rsidTr="00A92126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41B2" w:rsidRPr="00744AB5" w:rsidRDefault="00C941B2" w:rsidP="00A92126">
            <w:pPr>
              <w:rPr>
                <w:sz w:val="20"/>
              </w:rPr>
            </w:pP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309FC" w:rsidTr="00E2242B">
        <w:trPr>
          <w:trHeight w:val="567"/>
        </w:trPr>
        <w:tc>
          <w:tcPr>
            <w:tcW w:w="8505" w:type="dxa"/>
            <w:vAlign w:val="center"/>
          </w:tcPr>
          <w:p w:rsidR="008309FC" w:rsidRDefault="008309FC" w:rsidP="00E2242B">
            <w:pPr>
              <w:pStyle w:val="Tabela1Pag"/>
            </w:pPr>
            <w:r w:rsidRPr="00380F4F">
              <w:t>VI – Estratégias de Recuperação Contínua e Paralela</w:t>
            </w:r>
            <w:proofErr w:type="gramStart"/>
            <w:r w:rsidRPr="00380F4F">
              <w:t xml:space="preserve">  </w:t>
            </w:r>
            <w:proofErr w:type="gramEnd"/>
            <w:r w:rsidRPr="00380F4F">
              <w:t>(para alunos com baixo rendimento/dificuldades de aprendizagem)</w:t>
            </w:r>
          </w:p>
        </w:tc>
      </w:tr>
      <w:tr w:rsidR="008309FC" w:rsidRPr="00744AB5" w:rsidTr="00E2242B">
        <w:trPr>
          <w:trHeight w:val="397"/>
        </w:trPr>
        <w:tc>
          <w:tcPr>
            <w:tcW w:w="8505" w:type="dxa"/>
            <w:vAlign w:val="center"/>
          </w:tcPr>
          <w:p w:rsidR="008309FC" w:rsidRPr="00E9369C" w:rsidRDefault="008309FC" w:rsidP="00E2242B">
            <w:pPr>
              <w:pStyle w:val="Cabealho"/>
              <w:jc w:val="both"/>
            </w:pPr>
            <w:r>
              <w:rPr>
                <w:sz w:val="18"/>
              </w:rPr>
              <w:t>Serão oferecidas atividades extras como seminários e pesquisas de modo que alcancem os objetivos mínimos exigidos. A recuperação será contínua e paralela, com atividades, recursos e metodologias diferenciadas e individualizadas com a finalidade de eliminar ou reduzir dificuldades que inviabilizam o desenvolvimento das competências citadas neste Plano de Trabalho Docente, e após estes procedimentos uma avaliação para que se verifique e se concretize tal proposta.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309FC" w:rsidTr="00E2242B">
        <w:trPr>
          <w:trHeight w:val="567"/>
        </w:trPr>
        <w:tc>
          <w:tcPr>
            <w:tcW w:w="6804" w:type="dxa"/>
            <w:vAlign w:val="center"/>
          </w:tcPr>
          <w:p w:rsidR="008309FC" w:rsidRPr="00744AB5" w:rsidRDefault="00807725" w:rsidP="00E2242B">
            <w:pPr>
              <w:pStyle w:val="Tabela1Pag"/>
            </w:pPr>
            <w:r>
              <w:t>VI</w:t>
            </w:r>
            <w:r w:rsidR="008309FC">
              <w:t>I – Identificação: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Tabela1Pag"/>
            </w:pPr>
            <w:r>
              <w:t>Data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C941B2" w:rsidP="00E2242B">
            <w:pPr>
              <w:pStyle w:val="Professor"/>
            </w:pPr>
            <w:r>
              <w:t>Melina de Souza Sernaglia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C941B2" w:rsidP="00E2242B">
            <w:pPr>
              <w:pStyle w:val="Professor"/>
            </w:pPr>
            <w:r>
              <w:t>Ronaldo Luiz de Paula</w:t>
            </w:r>
          </w:p>
        </w:tc>
        <w:tc>
          <w:tcPr>
            <w:tcW w:w="1701" w:type="dxa"/>
            <w:vAlign w:val="center"/>
          </w:tcPr>
          <w:p w:rsidR="008309FC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309FC" w:rsidRPr="008C0AC6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8C0AC6" w:rsidRDefault="00807725" w:rsidP="00E2242B">
            <w:pPr>
              <w:pStyle w:val="Tabela1Pag"/>
            </w:pPr>
            <w:r>
              <w:t>VIII</w:t>
            </w:r>
            <w:r w:rsidR="008309FC" w:rsidRPr="008C0AC6">
              <w:t xml:space="preserve"> – Parecer do Coordenador de Área</w:t>
            </w:r>
          </w:p>
        </w:tc>
      </w:tr>
      <w:tr w:rsidR="008309FC" w:rsidRPr="00192CCB" w:rsidTr="00E2242B">
        <w:trPr>
          <w:trHeight w:val="1487"/>
        </w:trPr>
        <w:tc>
          <w:tcPr>
            <w:tcW w:w="8505" w:type="dxa"/>
            <w:gridSpan w:val="2"/>
            <w:vAlign w:val="center"/>
          </w:tcPr>
          <w:p w:rsidR="008309FC" w:rsidRPr="00807725" w:rsidRDefault="008309FC" w:rsidP="00E2242B">
            <w:pPr>
              <w:pStyle w:val="TextoNormal"/>
              <w:rPr>
                <w:sz w:val="20"/>
              </w:rPr>
            </w:pPr>
            <w:r w:rsidRPr="00807725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309FC" w:rsidRPr="00192CCB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8309FC" w:rsidRPr="00192CCB" w:rsidTr="00E2242B">
        <w:trPr>
          <w:trHeight w:val="567"/>
        </w:trPr>
        <w:tc>
          <w:tcPr>
            <w:tcW w:w="5954" w:type="dxa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8309FC" w:rsidRPr="00192CCB" w:rsidRDefault="008309FC" w:rsidP="00E2242B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  <w:t>09/08/2011</w:t>
            </w:r>
          </w:p>
        </w:tc>
      </w:tr>
    </w:tbl>
    <w:p w:rsidR="008309FC" w:rsidRDefault="008309FC" w:rsidP="008309FC"/>
    <w:p w:rsidR="008C0AC6" w:rsidRDefault="008C0AC6" w:rsidP="008C0AC6">
      <w:bookmarkStart w:id="0" w:name="_GoBack"/>
      <w:bookmarkEnd w:id="0"/>
    </w:p>
    <w:sectPr w:rsidR="008C0AC6" w:rsidSect="008C0AC6">
      <w:footerReference w:type="default" r:id="rId11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E51" w:rsidRDefault="00200E51" w:rsidP="009F1DF5">
      <w:pPr>
        <w:spacing w:line="240" w:lineRule="auto"/>
      </w:pPr>
      <w:r>
        <w:separator/>
      </w:r>
    </w:p>
  </w:endnote>
  <w:endnote w:type="continuationSeparator" w:id="0">
    <w:p w:rsidR="00200E51" w:rsidRDefault="00200E51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FCC" w:rsidRPr="009F1DF5" w:rsidRDefault="00E97FCC" w:rsidP="009F1DF5">
    <w:pPr>
      <w:pStyle w:val="RodapePag"/>
    </w:pPr>
    <w:r w:rsidRPr="009F1DF5">
      <w:t xml:space="preserve">Centro Paula Souza – Coordenadoria de Ensino Técnico – </w:t>
    </w:r>
    <w:r>
      <w:t>Agosto/2011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AC68B2">
      <w:rPr>
        <w:noProof/>
      </w:rPr>
      <w:t>59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FCC" w:rsidRPr="009F1DF5" w:rsidRDefault="00E97FCC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>
      <w:t>Agosto/2011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AC68B2">
      <w:rPr>
        <w:noProof/>
      </w:rPr>
      <w:t>63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FCC" w:rsidRPr="009F1DF5" w:rsidRDefault="00E97FCC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>
      <w:t>Agosto/2011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AC68B2">
      <w:rPr>
        <w:noProof/>
      </w:rPr>
      <w:t>64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E51" w:rsidRDefault="00200E51" w:rsidP="009F1DF5">
      <w:pPr>
        <w:spacing w:line="240" w:lineRule="auto"/>
      </w:pPr>
      <w:r>
        <w:separator/>
      </w:r>
    </w:p>
  </w:footnote>
  <w:footnote w:type="continuationSeparator" w:id="0">
    <w:p w:rsidR="00200E51" w:rsidRDefault="00200E51" w:rsidP="009F1DF5">
      <w:pPr>
        <w:spacing w:line="240" w:lineRule="auto"/>
      </w:pPr>
      <w:r>
        <w:continuationSeparator/>
      </w:r>
    </w:p>
  </w:footnote>
  <w:footnote w:id="1">
    <w:p w:rsidR="00E97FCC" w:rsidRDefault="00E97FCC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E97FCC" w:rsidRDefault="00E97FCC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E97FCC" w:rsidRDefault="00E97FCC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A266C"/>
    <w:multiLevelType w:val="hybridMultilevel"/>
    <w:tmpl w:val="9258D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774797D"/>
    <w:multiLevelType w:val="hybridMultilevel"/>
    <w:tmpl w:val="C7E65BEC"/>
    <w:lvl w:ilvl="0" w:tplc="5C8E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C48F5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B74"/>
    <w:rsid w:val="00020503"/>
    <w:rsid w:val="0009174B"/>
    <w:rsid w:val="00185B74"/>
    <w:rsid w:val="001B1E54"/>
    <w:rsid w:val="00200E51"/>
    <w:rsid w:val="00245C94"/>
    <w:rsid w:val="00396977"/>
    <w:rsid w:val="003E0887"/>
    <w:rsid w:val="004176C7"/>
    <w:rsid w:val="004E7A36"/>
    <w:rsid w:val="00502990"/>
    <w:rsid w:val="00572234"/>
    <w:rsid w:val="005D72B5"/>
    <w:rsid w:val="006330AC"/>
    <w:rsid w:val="006F4D93"/>
    <w:rsid w:val="00807725"/>
    <w:rsid w:val="008309FC"/>
    <w:rsid w:val="0088290F"/>
    <w:rsid w:val="008C0AC6"/>
    <w:rsid w:val="00905442"/>
    <w:rsid w:val="009C7966"/>
    <w:rsid w:val="009F1DF5"/>
    <w:rsid w:val="00A21F33"/>
    <w:rsid w:val="00A92126"/>
    <w:rsid w:val="00AC2AC1"/>
    <w:rsid w:val="00AC68B2"/>
    <w:rsid w:val="00B066E7"/>
    <w:rsid w:val="00B166AA"/>
    <w:rsid w:val="00BC1A78"/>
    <w:rsid w:val="00C0794A"/>
    <w:rsid w:val="00C85699"/>
    <w:rsid w:val="00C941B2"/>
    <w:rsid w:val="00D31AE2"/>
    <w:rsid w:val="00D55CF7"/>
    <w:rsid w:val="00D71CEB"/>
    <w:rsid w:val="00E2242B"/>
    <w:rsid w:val="00E97FCC"/>
    <w:rsid w:val="00F85941"/>
    <w:rsid w:val="00FB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AF5A0-59B5-4242-BEE6-C50EB475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41</TotalTime>
  <Pages>1</Pages>
  <Words>1472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5</cp:revision>
  <cp:lastPrinted>2011-09-12T23:29:00Z</cp:lastPrinted>
  <dcterms:created xsi:type="dcterms:W3CDTF">2011-08-09T22:25:00Z</dcterms:created>
  <dcterms:modified xsi:type="dcterms:W3CDTF">2011-09-12T23:29:00Z</dcterms:modified>
</cp:coreProperties>
</file>